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F59" w:rsidRDefault="00B71E34" w:rsidP="00870F59">
      <w:pPr>
        <w:spacing w:line="288" w:lineRule="auto"/>
        <w:jc w:val="right"/>
        <w:rPr>
          <w:b/>
          <w:bCs/>
          <w:noProof/>
          <w:color w:val="000000"/>
          <w:sz w:val="32"/>
          <w:szCs w:val="32"/>
        </w:rPr>
      </w:pPr>
      <w:r w:rsidRPr="005F58BD">
        <w:rPr>
          <w:noProof/>
        </w:rPr>
        <w:drawing>
          <wp:inline distT="0" distB="0" distL="0" distR="0">
            <wp:extent cx="5800725" cy="1104900"/>
            <wp:effectExtent l="0" t="0" r="0" b="0"/>
            <wp:docPr id="1" name="Рисунок 2" descr="евросиб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вросибэнерг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36E" w:rsidRPr="00E57AB7" w:rsidRDefault="0011536E" w:rsidP="00C7687E">
      <w:pPr>
        <w:spacing w:line="276" w:lineRule="auto"/>
        <w:jc w:val="center"/>
        <w:rPr>
          <w:b/>
          <w:bCs/>
          <w:color w:val="000000"/>
          <w:sz w:val="32"/>
          <w:szCs w:val="32"/>
        </w:rPr>
      </w:pPr>
      <w:r w:rsidRPr="00E57AB7">
        <w:rPr>
          <w:b/>
          <w:bCs/>
          <w:color w:val="000000"/>
          <w:sz w:val="32"/>
          <w:szCs w:val="32"/>
        </w:rPr>
        <w:t xml:space="preserve">Извещение </w:t>
      </w:r>
    </w:p>
    <w:p w:rsidR="0011536E" w:rsidRDefault="0011536E" w:rsidP="00BE63C3">
      <w:pPr>
        <w:pStyle w:val="ConsPlusNormal"/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проведении</w:t>
      </w:r>
      <w:r w:rsidRPr="00AD1AA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829D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анализ</w:t>
      </w:r>
      <w:r w:rsidRPr="008A279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 предложений</w:t>
      </w:r>
      <w:r w:rsidR="00BE6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F4B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 предварительным</w:t>
      </w:r>
      <w:r w:rsidR="00BE63C3" w:rsidRPr="00BE6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F4BE0" w:rsidRPr="007F4B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квалификационным отбором</w:t>
      </w:r>
    </w:p>
    <w:p w:rsidR="0011536E" w:rsidRDefault="0011536E" w:rsidP="0011536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829D5" w:rsidRPr="00C7687E" w:rsidRDefault="00D829D5" w:rsidP="00D829D5">
      <w:pPr>
        <w:pStyle w:val="ConsPlusNormal"/>
        <w:numPr>
          <w:ilvl w:val="0"/>
          <w:numId w:val="1"/>
        </w:numPr>
        <w:spacing w:line="276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81426">
        <w:rPr>
          <w:rFonts w:ascii="Times New Roman" w:hAnsi="Times New Roman" w:cs="Times New Roman"/>
          <w:b/>
          <w:sz w:val="24"/>
          <w:szCs w:val="24"/>
        </w:rPr>
        <w:t>Наименование, место нахождения, почтовый адрес, адрес электронной почты, номер контактного телефона Заказчика:</w:t>
      </w:r>
      <w:r w:rsidRPr="00C768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29D5" w:rsidRPr="00C7687E" w:rsidRDefault="00D829D5" w:rsidP="00D829D5">
      <w:pPr>
        <w:pStyle w:val="ConsPlusNormal"/>
        <w:spacing w:line="276" w:lineRule="auto"/>
        <w:ind w:firstLine="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C7687E">
        <w:rPr>
          <w:rFonts w:ascii="Times New Roman" w:hAnsi="Times New Roman" w:cs="Times New Roman"/>
          <w:sz w:val="24"/>
          <w:szCs w:val="24"/>
        </w:rPr>
        <w:t xml:space="preserve">Наименование – ООО «ТД «ЕвроСибЭнерго» </w:t>
      </w:r>
    </w:p>
    <w:p w:rsidR="00D829D5" w:rsidRPr="00C7687E" w:rsidRDefault="00D829D5" w:rsidP="00D829D5">
      <w:pPr>
        <w:spacing w:line="276" w:lineRule="auto"/>
        <w:jc w:val="both"/>
      </w:pPr>
      <w:r w:rsidRPr="00C7687E">
        <w:t>Место нахождения –</w:t>
      </w:r>
      <w:r w:rsidR="0044242B">
        <w:t>Российская Федерация, 664007</w:t>
      </w:r>
      <w:r w:rsidR="009B6535" w:rsidRPr="009B6535">
        <w:t>, г. Ирк</w:t>
      </w:r>
      <w:r w:rsidR="009B6535">
        <w:t>утск, ул. Рабочая, дом 22, офис </w:t>
      </w:r>
      <w:r w:rsidR="009B6535" w:rsidRPr="009B6535">
        <w:t>509.</w:t>
      </w:r>
    </w:p>
    <w:p w:rsidR="00D829D5" w:rsidRPr="00C7687E" w:rsidRDefault="00D829D5" w:rsidP="00D829D5">
      <w:pPr>
        <w:pStyle w:val="ConsPlusNormal"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87E">
        <w:rPr>
          <w:rFonts w:ascii="Times New Roman" w:hAnsi="Times New Roman" w:cs="Times New Roman"/>
          <w:sz w:val="24"/>
          <w:szCs w:val="24"/>
        </w:rPr>
        <w:t xml:space="preserve">Почтовый адрес – </w:t>
      </w:r>
      <w:r w:rsidR="001E3126" w:rsidRPr="00C7687E">
        <w:rPr>
          <w:rFonts w:ascii="Times New Roman" w:hAnsi="Times New Roman" w:cs="Times New Roman"/>
          <w:sz w:val="24"/>
          <w:szCs w:val="24"/>
        </w:rPr>
        <w:t>6640</w:t>
      </w:r>
      <w:r w:rsidR="00127E43">
        <w:rPr>
          <w:rFonts w:ascii="Times New Roman" w:hAnsi="Times New Roman" w:cs="Times New Roman"/>
          <w:sz w:val="24"/>
          <w:szCs w:val="24"/>
        </w:rPr>
        <w:t>07</w:t>
      </w:r>
      <w:r w:rsidR="00BD74A2">
        <w:rPr>
          <w:rFonts w:ascii="Times New Roman" w:hAnsi="Times New Roman" w:cs="Times New Roman"/>
          <w:sz w:val="24"/>
          <w:szCs w:val="24"/>
        </w:rPr>
        <w:t>,</w:t>
      </w:r>
      <w:r w:rsidR="001E3126" w:rsidRPr="00C76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08E4">
        <w:rPr>
          <w:rFonts w:ascii="Times New Roman" w:hAnsi="Times New Roman" w:cs="Times New Roman"/>
          <w:sz w:val="24"/>
          <w:szCs w:val="24"/>
        </w:rPr>
        <w:t>г.Иркутск</w:t>
      </w:r>
      <w:proofErr w:type="spellEnd"/>
      <w:r w:rsidR="008C08E4">
        <w:rPr>
          <w:rFonts w:ascii="Times New Roman" w:hAnsi="Times New Roman" w:cs="Times New Roman"/>
          <w:sz w:val="24"/>
          <w:szCs w:val="24"/>
        </w:rPr>
        <w:t>, ул. Рабочая, д.22</w:t>
      </w:r>
    </w:p>
    <w:p w:rsidR="00D829D5" w:rsidRPr="00C7687E" w:rsidRDefault="00D829D5" w:rsidP="00D829D5">
      <w:pPr>
        <w:pStyle w:val="ConsPlusNormal"/>
        <w:spacing w:line="276" w:lineRule="auto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C7687E">
        <w:rPr>
          <w:rFonts w:ascii="Times New Roman" w:hAnsi="Times New Roman" w:cs="Times New Roman"/>
          <w:sz w:val="24"/>
          <w:szCs w:val="24"/>
        </w:rPr>
        <w:t>Контактное лицо: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1E34">
        <w:rPr>
          <w:rFonts w:ascii="Times New Roman" w:hAnsi="Times New Roman" w:cs="Times New Roman"/>
          <w:sz w:val="24"/>
          <w:szCs w:val="24"/>
        </w:rPr>
        <w:t>Смышляев Владимир Олегович</w:t>
      </w:r>
      <w:r w:rsidRPr="00C768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29D5" w:rsidRPr="00C7687E" w:rsidRDefault="00D829D5" w:rsidP="00D829D5">
      <w:pPr>
        <w:pStyle w:val="ConsPlusNormal"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87E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r w:rsidR="00B71E34">
        <w:rPr>
          <w:rFonts w:ascii="Times New Roman" w:hAnsi="Times New Roman" w:cs="Times New Roman"/>
          <w:sz w:val="24"/>
          <w:szCs w:val="24"/>
        </w:rPr>
        <w:t>SmyshlyaevVO@eurosib-td.ru</w:t>
      </w:r>
    </w:p>
    <w:p w:rsidR="00D829D5" w:rsidRDefault="00D829D5" w:rsidP="00D829D5">
      <w:pPr>
        <w:pStyle w:val="ConsPlusNormal"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87E">
        <w:rPr>
          <w:rFonts w:ascii="Times New Roman" w:hAnsi="Times New Roman" w:cs="Times New Roman"/>
          <w:sz w:val="24"/>
          <w:szCs w:val="24"/>
        </w:rPr>
        <w:t xml:space="preserve">номер контактного </w:t>
      </w:r>
      <w:proofErr w:type="gramStart"/>
      <w:r w:rsidRPr="00C7687E">
        <w:rPr>
          <w:rFonts w:ascii="Times New Roman" w:hAnsi="Times New Roman" w:cs="Times New Roman"/>
          <w:sz w:val="24"/>
          <w:szCs w:val="24"/>
        </w:rPr>
        <w:t xml:space="preserve">телефона: </w:t>
      </w:r>
      <w:r w:rsidR="003104F8">
        <w:rPr>
          <w:rFonts w:ascii="Times New Roman" w:hAnsi="Times New Roman" w:cs="Times New Roman"/>
          <w:sz w:val="24"/>
          <w:szCs w:val="24"/>
        </w:rPr>
        <w:t xml:space="preserve"> 7</w:t>
      </w:r>
      <w:proofErr w:type="gramEnd"/>
      <w:r w:rsidR="003104F8">
        <w:rPr>
          <w:rFonts w:ascii="Times New Roman" w:hAnsi="Times New Roman" w:cs="Times New Roman"/>
          <w:sz w:val="24"/>
          <w:szCs w:val="24"/>
        </w:rPr>
        <w:t xml:space="preserve"> </w:t>
      </w:r>
      <w:r w:rsidR="003104F8" w:rsidRPr="003104F8">
        <w:rPr>
          <w:rFonts w:ascii="Times New Roman" w:hAnsi="Times New Roman" w:cs="Times New Roman"/>
          <w:sz w:val="24"/>
          <w:szCs w:val="24"/>
        </w:rPr>
        <w:t>(3952) 794-476</w:t>
      </w:r>
    </w:p>
    <w:p w:rsidR="00D829D5" w:rsidRPr="00BE63C3" w:rsidRDefault="00D829D5" w:rsidP="00D829D5">
      <w:pPr>
        <w:rPr>
          <w:color w:val="000000"/>
        </w:rPr>
      </w:pPr>
      <w:r w:rsidRPr="00350E25">
        <w:rPr>
          <w:color w:val="000000"/>
        </w:rPr>
        <w:t xml:space="preserve">Секретарь: </w:t>
      </w:r>
      <w:proofErr w:type="spellStart"/>
      <w:r w:rsidR="00B71E34">
        <w:t>Медунин</w:t>
      </w:r>
      <w:proofErr w:type="spellEnd"/>
      <w:r w:rsidR="00B71E34">
        <w:t xml:space="preserve"> Р.Д.</w:t>
      </w:r>
      <w:r>
        <w:rPr>
          <w:color w:val="000000"/>
        </w:rPr>
        <w:t>,</w:t>
      </w:r>
      <w:r w:rsidRPr="00350E25">
        <w:rPr>
          <w:color w:val="000000"/>
        </w:rPr>
        <w:t xml:space="preserve"> </w:t>
      </w:r>
      <w:r w:rsidR="00B71E34">
        <w:rPr>
          <w:color w:val="000000"/>
        </w:rPr>
        <w:t>+7 (3952) 794-458</w:t>
      </w:r>
      <w:r>
        <w:rPr>
          <w:color w:val="000000"/>
        </w:rPr>
        <w:t xml:space="preserve">, </w:t>
      </w:r>
      <w:r w:rsidR="00B71E34">
        <w:rPr>
          <w:color w:val="000000"/>
        </w:rPr>
        <w:t>MeduninRD@eurosib-td.ru</w:t>
      </w:r>
    </w:p>
    <w:p w:rsidR="00D829D5" w:rsidRPr="00C7687E" w:rsidRDefault="00D829D5" w:rsidP="00D829D5">
      <w:pPr>
        <w:pStyle w:val="ConsPlusNormal"/>
        <w:numPr>
          <w:ilvl w:val="0"/>
          <w:numId w:val="1"/>
        </w:numPr>
        <w:spacing w:line="276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87E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r>
        <w:rPr>
          <w:rFonts w:ascii="Times New Roman" w:hAnsi="Times New Roman" w:cs="Times New Roman"/>
          <w:b/>
          <w:sz w:val="24"/>
          <w:szCs w:val="24"/>
        </w:rPr>
        <w:t xml:space="preserve">осуществления </w:t>
      </w:r>
      <w:r w:rsidR="00BD74A2" w:rsidRPr="00C7687E">
        <w:rPr>
          <w:rFonts w:ascii="Times New Roman" w:hAnsi="Times New Roman" w:cs="Times New Roman"/>
          <w:b/>
          <w:sz w:val="24"/>
          <w:szCs w:val="24"/>
        </w:rPr>
        <w:t>закупки: Анализ</w:t>
      </w:r>
      <w:r w:rsidRPr="00643B42">
        <w:rPr>
          <w:rFonts w:ascii="Times New Roman" w:hAnsi="Times New Roman" w:cs="Times New Roman"/>
          <w:sz w:val="24"/>
          <w:szCs w:val="24"/>
        </w:rPr>
        <w:t xml:space="preserve"> предложений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4242B">
        <w:rPr>
          <w:rFonts w:ascii="Times New Roman" w:hAnsi="Times New Roman" w:cs="Times New Roman"/>
          <w:sz w:val="24"/>
          <w:szCs w:val="24"/>
        </w:rPr>
        <w:t xml:space="preserve"> предварительным</w:t>
      </w:r>
      <w:r w:rsidRPr="00643B42">
        <w:rPr>
          <w:rFonts w:ascii="Times New Roman" w:hAnsi="Times New Roman" w:cs="Times New Roman"/>
          <w:sz w:val="24"/>
          <w:szCs w:val="24"/>
        </w:rPr>
        <w:t xml:space="preserve"> квалификацион</w:t>
      </w:r>
      <w:r w:rsidR="0044242B">
        <w:rPr>
          <w:rFonts w:ascii="Times New Roman" w:hAnsi="Times New Roman" w:cs="Times New Roman"/>
          <w:sz w:val="24"/>
          <w:szCs w:val="24"/>
        </w:rPr>
        <w:t>ным</w:t>
      </w:r>
      <w:r w:rsidRPr="00643B42">
        <w:rPr>
          <w:rFonts w:ascii="Times New Roman" w:hAnsi="Times New Roman" w:cs="Times New Roman"/>
          <w:sz w:val="24"/>
          <w:szCs w:val="24"/>
        </w:rPr>
        <w:t xml:space="preserve"> отбор</w:t>
      </w:r>
      <w:r w:rsidR="0044242B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29D5" w:rsidRPr="00C7687E" w:rsidRDefault="00D829D5" w:rsidP="00D829D5">
      <w:pPr>
        <w:pStyle w:val="ConsPlusNormal"/>
        <w:numPr>
          <w:ilvl w:val="0"/>
          <w:numId w:val="1"/>
        </w:numPr>
        <w:spacing w:line="276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066">
        <w:rPr>
          <w:rFonts w:ascii="Times New Roman" w:hAnsi="Times New Roman" w:cs="Times New Roman"/>
          <w:b/>
          <w:sz w:val="24"/>
          <w:szCs w:val="24"/>
        </w:rPr>
        <w:t>Предмет договора с указанием количества поставляемого товара, объема выполняемой работы, оказываемой услуги:</w:t>
      </w:r>
      <w:r w:rsidRPr="00C7687E">
        <w:rPr>
          <w:rFonts w:ascii="Times New Roman" w:hAnsi="Times New Roman" w:cs="Times New Roman"/>
          <w:sz w:val="24"/>
          <w:szCs w:val="24"/>
        </w:rPr>
        <w:t xml:space="preserve"> поставка </w:t>
      </w:r>
      <w:r w:rsidR="003104F8">
        <w:rPr>
          <w:rFonts w:ascii="Times New Roman" w:hAnsi="Times New Roman" w:cs="Times New Roman"/>
          <w:sz w:val="24"/>
          <w:szCs w:val="24"/>
        </w:rPr>
        <w:t>с</w:t>
      </w:r>
      <w:r w:rsidR="00B71E34">
        <w:rPr>
          <w:rFonts w:ascii="Times New Roman" w:hAnsi="Times New Roman" w:cs="Times New Roman"/>
          <w:sz w:val="24"/>
          <w:szCs w:val="24"/>
        </w:rPr>
        <w:t>таночно</w:t>
      </w:r>
      <w:r w:rsidR="003104F8">
        <w:rPr>
          <w:rFonts w:ascii="Times New Roman" w:hAnsi="Times New Roman" w:cs="Times New Roman"/>
          <w:sz w:val="24"/>
          <w:szCs w:val="24"/>
        </w:rPr>
        <w:t>го</w:t>
      </w:r>
      <w:r w:rsidR="00B71E34">
        <w:rPr>
          <w:rFonts w:ascii="Times New Roman" w:hAnsi="Times New Roman" w:cs="Times New Roman"/>
          <w:sz w:val="24"/>
          <w:szCs w:val="24"/>
        </w:rPr>
        <w:t xml:space="preserve"> оборудовани</w:t>
      </w:r>
      <w:r w:rsidR="003104F8">
        <w:rPr>
          <w:rFonts w:ascii="Times New Roman" w:hAnsi="Times New Roman" w:cs="Times New Roman"/>
          <w:sz w:val="24"/>
          <w:szCs w:val="24"/>
        </w:rPr>
        <w:t>я</w:t>
      </w:r>
      <w:r w:rsidRPr="00C7687E">
        <w:rPr>
          <w:rFonts w:ascii="Times New Roman" w:hAnsi="Times New Roman" w:cs="Times New Roman"/>
          <w:sz w:val="24"/>
          <w:szCs w:val="24"/>
        </w:rPr>
        <w:t xml:space="preserve"> </w:t>
      </w:r>
      <w:r w:rsidR="004062C0">
        <w:rPr>
          <w:rFonts w:ascii="Times New Roman" w:hAnsi="Times New Roman" w:cs="Times New Roman"/>
          <w:sz w:val="24"/>
          <w:szCs w:val="24"/>
        </w:rPr>
        <w:t>на 2-ое полугодие 2024 года</w:t>
      </w:r>
      <w:bookmarkStart w:id="0" w:name="_GoBack"/>
      <w:bookmarkEnd w:id="0"/>
    </w:p>
    <w:p w:rsidR="00D829D5" w:rsidRDefault="00D829D5" w:rsidP="00E5259E">
      <w:pPr>
        <w:pStyle w:val="ConsPlusNormal"/>
        <w:numPr>
          <w:ilvl w:val="0"/>
          <w:numId w:val="1"/>
        </w:numPr>
        <w:spacing w:line="276" w:lineRule="auto"/>
        <w:ind w:left="0"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87E">
        <w:rPr>
          <w:rFonts w:ascii="Times New Roman" w:hAnsi="Times New Roman" w:cs="Times New Roman"/>
          <w:b/>
          <w:sz w:val="24"/>
          <w:szCs w:val="24"/>
        </w:rPr>
        <w:t>Объем поставки:</w:t>
      </w:r>
      <w:r w:rsidRPr="00C7687E">
        <w:rPr>
          <w:rFonts w:ascii="Times New Roman" w:hAnsi="Times New Roman" w:cs="Times New Roman"/>
          <w:sz w:val="24"/>
          <w:szCs w:val="24"/>
        </w:rPr>
        <w:t xml:space="preserve"> указан в приложении 1, </w:t>
      </w:r>
      <w:r w:rsidRPr="00C7687E">
        <w:rPr>
          <w:rFonts w:ascii="Times New Roman" w:hAnsi="Times New Roman" w:cs="Times New Roman"/>
          <w:color w:val="000000"/>
          <w:sz w:val="24"/>
          <w:szCs w:val="24"/>
        </w:rPr>
        <w:t xml:space="preserve">участники закупки вправе предложить к поставке только часть требуемого товара. По результатам </w:t>
      </w:r>
      <w:r>
        <w:rPr>
          <w:rFonts w:ascii="Times New Roman" w:hAnsi="Times New Roman" w:cs="Times New Roman"/>
          <w:color w:val="000000"/>
          <w:sz w:val="24"/>
          <w:szCs w:val="24"/>
        </w:rPr>
        <w:t>анализ</w:t>
      </w:r>
      <w:r w:rsidRPr="00C7687E">
        <w:rPr>
          <w:rFonts w:ascii="Times New Roman" w:hAnsi="Times New Roman" w:cs="Times New Roman"/>
          <w:color w:val="000000"/>
          <w:sz w:val="24"/>
          <w:szCs w:val="24"/>
        </w:rPr>
        <w:t>а предложений Заказчик вправе разделить поставку всего требуемого к поставке товара в рамках одного лота между несколькими участниками закупки и определить несколько победителей закупки</w:t>
      </w:r>
      <w:r w:rsidRPr="00C7687E">
        <w:rPr>
          <w:rFonts w:ascii="Times New Roman" w:hAnsi="Times New Roman" w:cs="Times New Roman"/>
          <w:sz w:val="24"/>
          <w:szCs w:val="24"/>
        </w:rPr>
        <w:t>.</w:t>
      </w:r>
    </w:p>
    <w:p w:rsidR="00D829D5" w:rsidRDefault="00D829D5" w:rsidP="00D829D5">
      <w:pPr>
        <w:pStyle w:val="ConsPlusNormal"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делимости лота – одна позиция.</w:t>
      </w:r>
    </w:p>
    <w:p w:rsidR="00D829D5" w:rsidRPr="00FC393A" w:rsidRDefault="00D829D5" w:rsidP="00D829D5">
      <w:pPr>
        <w:pStyle w:val="ConsPlusNormal"/>
        <w:numPr>
          <w:ilvl w:val="0"/>
          <w:numId w:val="1"/>
        </w:numPr>
        <w:spacing w:line="276" w:lineRule="auto"/>
        <w:ind w:left="0" w:firstLine="0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C393A">
        <w:rPr>
          <w:rFonts w:ascii="Times New Roman" w:hAnsi="Times New Roman" w:cs="Times New Roman"/>
          <w:b/>
          <w:bCs/>
          <w:sz w:val="24"/>
          <w:szCs w:val="24"/>
        </w:rPr>
        <w:t>Порядок, дата начала, дата и время окончания срока подачи заявок на участие в закупке:</w:t>
      </w:r>
    </w:p>
    <w:p w:rsidR="00D829D5" w:rsidRPr="00FC393A" w:rsidRDefault="00D829D5" w:rsidP="00D829D5">
      <w:pPr>
        <w:pStyle w:val="ConsPlusNormal"/>
        <w:spacing w:line="276" w:lineRule="auto"/>
        <w:ind w:firstLine="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C393A">
        <w:rPr>
          <w:rFonts w:ascii="Times New Roman" w:hAnsi="Times New Roman" w:cs="Times New Roman"/>
          <w:color w:val="000000"/>
          <w:sz w:val="24"/>
          <w:szCs w:val="24"/>
        </w:rPr>
        <w:t xml:space="preserve">Заявки на участие в анализе предложений подаются на электронный адрес: </w:t>
      </w:r>
      <w:r w:rsidR="00B71E34">
        <w:rPr>
          <w:rFonts w:ascii="Times New Roman" w:hAnsi="Times New Roman" w:cs="Times New Roman"/>
          <w:color w:val="000000"/>
          <w:sz w:val="24"/>
          <w:szCs w:val="24"/>
        </w:rPr>
        <w:t>tenders@eurosib-td.ru</w:t>
      </w:r>
      <w:r w:rsidRPr="00FC393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29D5" w:rsidRPr="00FC393A" w:rsidRDefault="00D829D5" w:rsidP="00D829D5">
      <w:pPr>
        <w:pStyle w:val="ConsPlusNormal"/>
        <w:spacing w:line="276" w:lineRule="auto"/>
        <w:ind w:firstLine="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C393A">
        <w:rPr>
          <w:rFonts w:ascii="Times New Roman" w:hAnsi="Times New Roman" w:cs="Times New Roman"/>
          <w:color w:val="000000"/>
          <w:sz w:val="24"/>
          <w:szCs w:val="24"/>
        </w:rPr>
        <w:t xml:space="preserve"> В теме сообщения обязательно указывать: Номер закупочной процедуры (номер в ЕИС)/ </w:t>
      </w:r>
      <w:proofErr w:type="spellStart"/>
      <w:r w:rsidR="00B71E34">
        <w:rPr>
          <w:rFonts w:ascii="Times New Roman" w:hAnsi="Times New Roman" w:cs="Times New Roman"/>
          <w:color w:val="000000"/>
          <w:sz w:val="24"/>
          <w:szCs w:val="24"/>
        </w:rPr>
        <w:t>Медунин</w:t>
      </w:r>
      <w:proofErr w:type="spellEnd"/>
      <w:r w:rsidR="00B71E34">
        <w:rPr>
          <w:rFonts w:ascii="Times New Roman" w:hAnsi="Times New Roman" w:cs="Times New Roman"/>
          <w:color w:val="000000"/>
          <w:sz w:val="24"/>
          <w:szCs w:val="24"/>
        </w:rPr>
        <w:t xml:space="preserve"> Р.Д.</w:t>
      </w:r>
    </w:p>
    <w:p w:rsidR="00D829D5" w:rsidRPr="00FC393A" w:rsidRDefault="00D829D5" w:rsidP="00D829D5">
      <w:pPr>
        <w:pStyle w:val="ConsPlusNormal"/>
        <w:spacing w:line="276" w:lineRule="auto"/>
        <w:ind w:firstLine="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C393A">
        <w:rPr>
          <w:rFonts w:ascii="Times New Roman" w:hAnsi="Times New Roman" w:cs="Times New Roman"/>
          <w:color w:val="000000"/>
          <w:sz w:val="24"/>
          <w:szCs w:val="24"/>
        </w:rPr>
        <w:t xml:space="preserve">Начало подачи Заявок на участие в анализе предложений: </w:t>
      </w:r>
      <w:r w:rsidR="00B71E34">
        <w:rPr>
          <w:rFonts w:ascii="Times New Roman" w:hAnsi="Times New Roman" w:cs="Times New Roman"/>
          <w:color w:val="000000"/>
          <w:sz w:val="24"/>
          <w:szCs w:val="24"/>
        </w:rPr>
        <w:t>19.04.2024</w:t>
      </w:r>
      <w:r w:rsidRPr="00FC393A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D829D5" w:rsidRPr="00FC393A" w:rsidRDefault="00D829D5" w:rsidP="00D829D5">
      <w:pPr>
        <w:pStyle w:val="ConsPlusNormal"/>
        <w:spacing w:line="276" w:lineRule="auto"/>
        <w:ind w:firstLine="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C393A">
        <w:rPr>
          <w:rFonts w:ascii="Times New Roman" w:hAnsi="Times New Roman" w:cs="Times New Roman"/>
          <w:color w:val="000000"/>
          <w:sz w:val="24"/>
          <w:szCs w:val="24"/>
        </w:rPr>
        <w:t xml:space="preserve">Окончание подачи Заявок на участие в анализе предложений: </w:t>
      </w:r>
      <w:r w:rsidR="00B71E34">
        <w:rPr>
          <w:rFonts w:ascii="Times New Roman" w:hAnsi="Times New Roman" w:cs="Times New Roman"/>
          <w:color w:val="000000"/>
          <w:sz w:val="24"/>
          <w:szCs w:val="24"/>
        </w:rPr>
        <w:t>16.00</w:t>
      </w:r>
      <w:r>
        <w:rPr>
          <w:rFonts w:ascii="Times New Roman" w:hAnsi="Times New Roman" w:cs="Times New Roman"/>
          <w:color w:val="000000"/>
          <w:sz w:val="24"/>
          <w:szCs w:val="24"/>
        </w:rPr>
        <w:t> (время иркутское) </w:t>
      </w:r>
      <w:r w:rsidR="00B71E3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3104F8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B71E34">
        <w:rPr>
          <w:rFonts w:ascii="Times New Roman" w:hAnsi="Times New Roman" w:cs="Times New Roman"/>
          <w:color w:val="000000"/>
          <w:sz w:val="24"/>
          <w:szCs w:val="24"/>
        </w:rPr>
        <w:t>.04.2024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FC393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29D5" w:rsidRPr="00FC393A" w:rsidRDefault="00D829D5" w:rsidP="00D829D5">
      <w:pPr>
        <w:pStyle w:val="ConsPlusNormal"/>
        <w:numPr>
          <w:ilvl w:val="0"/>
          <w:numId w:val="1"/>
        </w:numPr>
        <w:spacing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C393A">
        <w:rPr>
          <w:rFonts w:ascii="Times New Roman" w:hAnsi="Times New Roman" w:cs="Times New Roman"/>
          <w:b/>
          <w:bCs/>
          <w:sz w:val="24"/>
          <w:szCs w:val="24"/>
        </w:rPr>
        <w:t>Место, дата и время рассмотрения заявок на участие в закупочной процедуре:</w:t>
      </w:r>
      <w:r w:rsidRPr="00B11A60">
        <w:rPr>
          <w:sz w:val="22"/>
          <w:szCs w:val="22"/>
        </w:rPr>
        <w:t xml:space="preserve"> </w:t>
      </w:r>
      <w:r w:rsidR="00B71E34">
        <w:rPr>
          <w:rFonts w:ascii="Times New Roman" w:hAnsi="Times New Roman" w:cs="Times New Roman"/>
          <w:color w:val="000000"/>
          <w:sz w:val="24"/>
          <w:szCs w:val="24"/>
        </w:rPr>
        <w:t>16.00</w:t>
      </w:r>
      <w:r>
        <w:rPr>
          <w:lang w:val="en-US"/>
        </w:rPr>
        <w:t> </w:t>
      </w:r>
      <w:r w:rsidRPr="00FC393A">
        <w:rPr>
          <w:rFonts w:ascii="Times New Roman" w:hAnsi="Times New Roman" w:cs="Times New Roman"/>
          <w:color w:val="000000"/>
          <w:sz w:val="24"/>
          <w:szCs w:val="24"/>
        </w:rPr>
        <w:t>(время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FC393A">
        <w:rPr>
          <w:rFonts w:ascii="Times New Roman" w:hAnsi="Times New Roman" w:cs="Times New Roman"/>
          <w:color w:val="000000"/>
          <w:sz w:val="24"/>
          <w:szCs w:val="24"/>
        </w:rPr>
        <w:t xml:space="preserve">иркутское) </w:t>
      </w:r>
      <w:proofErr w:type="gramStart"/>
      <w:r w:rsidR="00B71E34">
        <w:rPr>
          <w:rFonts w:ascii="Times New Roman" w:hAnsi="Times New Roman" w:cs="Times New Roman"/>
          <w:color w:val="000000"/>
          <w:sz w:val="24"/>
          <w:szCs w:val="24"/>
        </w:rPr>
        <w:t>02.05.2024</w:t>
      </w:r>
      <w:r w:rsidRPr="00FC393A">
        <w:rPr>
          <w:rFonts w:ascii="Times New Roman" w:hAnsi="Times New Roman" w:cs="Times New Roman"/>
          <w:color w:val="000000"/>
          <w:sz w:val="24"/>
          <w:szCs w:val="24"/>
        </w:rPr>
        <w:t xml:space="preserve">  по</w:t>
      </w:r>
      <w:proofErr w:type="gramEnd"/>
      <w:r w:rsidRPr="00FC393A">
        <w:rPr>
          <w:rFonts w:ascii="Times New Roman" w:hAnsi="Times New Roman" w:cs="Times New Roman"/>
          <w:color w:val="000000"/>
          <w:sz w:val="24"/>
          <w:szCs w:val="24"/>
        </w:rPr>
        <w:t xml:space="preserve"> адресу: </w:t>
      </w:r>
      <w:r w:rsidR="00B71E34">
        <w:rPr>
          <w:rFonts w:ascii="Times New Roman" w:hAnsi="Times New Roman" w:cs="Times New Roman"/>
          <w:color w:val="000000"/>
          <w:sz w:val="24"/>
          <w:szCs w:val="24"/>
        </w:rPr>
        <w:t xml:space="preserve">664007, Иркутская </w:t>
      </w:r>
      <w:proofErr w:type="spellStart"/>
      <w:r w:rsidR="00B71E34">
        <w:rPr>
          <w:rFonts w:ascii="Times New Roman" w:hAnsi="Times New Roman" w:cs="Times New Roman"/>
          <w:color w:val="000000"/>
          <w:sz w:val="24"/>
          <w:szCs w:val="24"/>
        </w:rPr>
        <w:t>обл</w:t>
      </w:r>
      <w:proofErr w:type="spellEnd"/>
      <w:r w:rsidR="00B71E34">
        <w:rPr>
          <w:rFonts w:ascii="Times New Roman" w:hAnsi="Times New Roman" w:cs="Times New Roman"/>
          <w:color w:val="000000"/>
          <w:sz w:val="24"/>
          <w:szCs w:val="24"/>
        </w:rPr>
        <w:t xml:space="preserve">, Иркутск г, Рабочая </w:t>
      </w:r>
      <w:proofErr w:type="spellStart"/>
      <w:r w:rsidR="00B71E34">
        <w:rPr>
          <w:rFonts w:ascii="Times New Roman" w:hAnsi="Times New Roman" w:cs="Times New Roman"/>
          <w:color w:val="000000"/>
          <w:sz w:val="24"/>
          <w:szCs w:val="24"/>
        </w:rPr>
        <w:t>ул</w:t>
      </w:r>
      <w:proofErr w:type="spellEnd"/>
      <w:r w:rsidR="00B71E34">
        <w:rPr>
          <w:rFonts w:ascii="Times New Roman" w:hAnsi="Times New Roman" w:cs="Times New Roman"/>
          <w:color w:val="000000"/>
          <w:sz w:val="24"/>
          <w:szCs w:val="24"/>
        </w:rPr>
        <w:t>, дом № 22, офис 509</w:t>
      </w:r>
      <w:r w:rsidRPr="00FC39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829D5" w:rsidRPr="0025664F" w:rsidRDefault="00D829D5" w:rsidP="00D829D5">
      <w:pPr>
        <w:pStyle w:val="ConsPlusNormal"/>
        <w:numPr>
          <w:ilvl w:val="0"/>
          <w:numId w:val="1"/>
        </w:numPr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C393A">
        <w:rPr>
          <w:rFonts w:ascii="Times New Roman" w:hAnsi="Times New Roman" w:cs="Times New Roman"/>
          <w:b/>
          <w:bCs/>
          <w:sz w:val="24"/>
          <w:szCs w:val="24"/>
        </w:rPr>
        <w:t>Место и дата подведения итогов закупочной процедуры:</w:t>
      </w:r>
      <w:r w:rsidRPr="00FC393A">
        <w:rPr>
          <w:rFonts w:ascii="Times New Roman" w:hAnsi="Times New Roman" w:cs="Times New Roman"/>
          <w:sz w:val="24"/>
          <w:szCs w:val="24"/>
        </w:rPr>
        <w:t xml:space="preserve"> </w:t>
      </w:r>
      <w:r w:rsidR="00B71E34">
        <w:rPr>
          <w:rFonts w:ascii="Times New Roman" w:hAnsi="Times New Roman" w:cs="Times New Roman"/>
          <w:color w:val="000000"/>
          <w:sz w:val="24"/>
          <w:szCs w:val="24"/>
        </w:rPr>
        <w:t>16.00</w:t>
      </w:r>
      <w:r w:rsidRPr="0006020E">
        <w:rPr>
          <w:rFonts w:ascii="Times New Roman" w:hAnsi="Times New Roman" w:cs="Times New Roman"/>
          <w:color w:val="000000"/>
          <w:sz w:val="24"/>
          <w:szCs w:val="24"/>
        </w:rPr>
        <w:t xml:space="preserve"> (время иркутское) </w:t>
      </w:r>
      <w:r w:rsidR="00B71E34">
        <w:rPr>
          <w:rFonts w:ascii="Times New Roman" w:hAnsi="Times New Roman" w:cs="Times New Roman"/>
          <w:color w:val="000000"/>
          <w:sz w:val="24"/>
          <w:szCs w:val="24"/>
        </w:rPr>
        <w:t>26.0</w:t>
      </w:r>
      <w:r w:rsidR="003104F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B71E34">
        <w:rPr>
          <w:rFonts w:ascii="Times New Roman" w:hAnsi="Times New Roman" w:cs="Times New Roman"/>
          <w:color w:val="000000"/>
          <w:sz w:val="24"/>
          <w:szCs w:val="24"/>
        </w:rPr>
        <w:t>.2024</w:t>
      </w:r>
      <w:r w:rsidRPr="0006020E">
        <w:rPr>
          <w:rFonts w:ascii="Times New Roman" w:hAnsi="Times New Roman" w:cs="Times New Roman"/>
          <w:color w:val="000000"/>
          <w:sz w:val="24"/>
          <w:szCs w:val="24"/>
        </w:rPr>
        <w:t xml:space="preserve"> по адресу:</w:t>
      </w:r>
      <w:r w:rsidRPr="005D5778">
        <w:rPr>
          <w:sz w:val="22"/>
          <w:szCs w:val="22"/>
        </w:rPr>
        <w:t xml:space="preserve"> </w:t>
      </w:r>
      <w:r w:rsidR="00B71E34">
        <w:rPr>
          <w:rFonts w:ascii="Times New Roman" w:hAnsi="Times New Roman" w:cs="Times New Roman"/>
          <w:sz w:val="24"/>
          <w:szCs w:val="24"/>
        </w:rPr>
        <w:t xml:space="preserve">664007, Иркутская </w:t>
      </w:r>
      <w:proofErr w:type="spellStart"/>
      <w:r w:rsidR="00B71E34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="00B71E34">
        <w:rPr>
          <w:rFonts w:ascii="Times New Roman" w:hAnsi="Times New Roman" w:cs="Times New Roman"/>
          <w:sz w:val="24"/>
          <w:szCs w:val="24"/>
        </w:rPr>
        <w:t xml:space="preserve">, Иркутск г, Рабочая </w:t>
      </w:r>
      <w:proofErr w:type="spellStart"/>
      <w:r w:rsidR="00B71E34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B71E34">
        <w:rPr>
          <w:rFonts w:ascii="Times New Roman" w:hAnsi="Times New Roman" w:cs="Times New Roman"/>
          <w:sz w:val="24"/>
          <w:szCs w:val="24"/>
        </w:rPr>
        <w:t>, дом № 22, офис 509</w:t>
      </w:r>
    </w:p>
    <w:p w:rsidR="00D829D5" w:rsidRDefault="00D829D5" w:rsidP="00D829D5">
      <w:pPr>
        <w:pStyle w:val="ConsPlusNormal"/>
        <w:numPr>
          <w:ilvl w:val="0"/>
          <w:numId w:val="1"/>
        </w:numPr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24A2">
        <w:rPr>
          <w:rFonts w:ascii="Times New Roman" w:hAnsi="Times New Roman" w:cs="Times New Roman"/>
          <w:b/>
          <w:sz w:val="24"/>
          <w:szCs w:val="24"/>
        </w:rPr>
        <w:t>Место поставки товара, выполнения работы, оказания услуги</w:t>
      </w:r>
      <w:r w:rsidRPr="00BF4B3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71E34">
        <w:rPr>
          <w:rFonts w:ascii="Times New Roman" w:hAnsi="Times New Roman" w:cs="Times New Roman"/>
          <w:sz w:val="24"/>
          <w:szCs w:val="24"/>
        </w:rPr>
        <w:t>Указан в Приложении 1</w:t>
      </w:r>
    </w:p>
    <w:p w:rsidR="00D829D5" w:rsidRPr="00C7687E" w:rsidRDefault="00D829D5" w:rsidP="00D829D5">
      <w:pPr>
        <w:pStyle w:val="ConsPlusNormal"/>
        <w:numPr>
          <w:ilvl w:val="0"/>
          <w:numId w:val="1"/>
        </w:numPr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83066">
        <w:rPr>
          <w:rFonts w:ascii="Times New Roman" w:hAnsi="Times New Roman" w:cs="Times New Roman"/>
          <w:b/>
          <w:sz w:val="24"/>
          <w:szCs w:val="24"/>
        </w:rPr>
        <w:lastRenderedPageBreak/>
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</w:r>
      <w:r w:rsidRPr="00C7687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104F8">
        <w:rPr>
          <w:rFonts w:ascii="Times New Roman" w:hAnsi="Times New Roman" w:cs="Times New Roman"/>
          <w:sz w:val="24"/>
          <w:szCs w:val="24"/>
        </w:rPr>
        <w:t>Не установлено.</w:t>
      </w:r>
    </w:p>
    <w:p w:rsidR="00D829D5" w:rsidRPr="00C7687E" w:rsidRDefault="00D829D5" w:rsidP="00D829D5">
      <w:pPr>
        <w:pStyle w:val="ConsPlusNormal"/>
        <w:numPr>
          <w:ilvl w:val="0"/>
          <w:numId w:val="1"/>
        </w:numPr>
        <w:spacing w:line="276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687E">
        <w:rPr>
          <w:rFonts w:ascii="Times New Roman" w:hAnsi="Times New Roman" w:cs="Times New Roman"/>
          <w:b/>
          <w:sz w:val="24"/>
          <w:szCs w:val="24"/>
        </w:rPr>
        <w:t>Срок, место и порядок предоставления документации о закупке:</w:t>
      </w:r>
    </w:p>
    <w:p w:rsidR="00D829D5" w:rsidRDefault="00D829D5" w:rsidP="00D829D5">
      <w:pPr>
        <w:pStyle w:val="a4"/>
        <w:tabs>
          <w:tab w:val="left" w:pos="13860"/>
        </w:tabs>
        <w:spacing w:line="276" w:lineRule="auto"/>
        <w:rPr>
          <w:sz w:val="24"/>
          <w:szCs w:val="24"/>
        </w:rPr>
      </w:pPr>
      <w:r w:rsidRPr="00C7687E">
        <w:rPr>
          <w:sz w:val="24"/>
          <w:szCs w:val="24"/>
        </w:rPr>
        <w:t xml:space="preserve">Документация о закупке размещена на следующих сайтах в сети Интернет: </w:t>
      </w:r>
      <w:hyperlink r:id="rId6" w:history="1">
        <w:r w:rsidR="00127E43" w:rsidRPr="00141FBF">
          <w:rPr>
            <w:rStyle w:val="a3"/>
            <w:sz w:val="24"/>
            <w:szCs w:val="24"/>
          </w:rPr>
          <w:t>http</w:t>
        </w:r>
        <w:r w:rsidR="00127E43" w:rsidRPr="00141FBF">
          <w:rPr>
            <w:rStyle w:val="a3"/>
            <w:sz w:val="24"/>
            <w:szCs w:val="24"/>
            <w:lang w:val="en-US"/>
          </w:rPr>
          <w:t>s</w:t>
        </w:r>
        <w:r w:rsidR="00127E43" w:rsidRPr="00141FBF">
          <w:rPr>
            <w:rStyle w:val="a3"/>
            <w:sz w:val="24"/>
            <w:szCs w:val="24"/>
          </w:rPr>
          <w:t>://www.eurosib-td.ru/</w:t>
        </w:r>
      </w:hyperlink>
      <w:r w:rsidRPr="00C7687E">
        <w:rPr>
          <w:rStyle w:val="a3"/>
          <w:sz w:val="24"/>
          <w:szCs w:val="24"/>
        </w:rPr>
        <w:t>,</w:t>
      </w:r>
      <w:r w:rsidRPr="00455CA8">
        <w:rPr>
          <w:rStyle w:val="a3"/>
          <w:sz w:val="24"/>
          <w:szCs w:val="24"/>
          <w:u w:val="none"/>
        </w:rPr>
        <w:t xml:space="preserve"> </w:t>
      </w:r>
      <w:hyperlink r:id="rId7" w:history="1">
        <w:r w:rsidRPr="00C7687E">
          <w:rPr>
            <w:rStyle w:val="a3"/>
            <w:sz w:val="24"/>
            <w:szCs w:val="24"/>
            <w:lang w:val="en-US"/>
          </w:rPr>
          <w:t>www</w:t>
        </w:r>
        <w:r w:rsidRPr="00C7687E">
          <w:rPr>
            <w:rStyle w:val="a3"/>
            <w:sz w:val="24"/>
            <w:szCs w:val="24"/>
          </w:rPr>
          <w:t>.</w:t>
        </w:r>
        <w:proofErr w:type="spellStart"/>
        <w:r w:rsidRPr="00C7687E">
          <w:rPr>
            <w:rStyle w:val="a3"/>
            <w:sz w:val="24"/>
            <w:szCs w:val="24"/>
            <w:lang w:val="en-US"/>
          </w:rPr>
          <w:t>zakupki</w:t>
        </w:r>
        <w:proofErr w:type="spellEnd"/>
        <w:r w:rsidRPr="00C7687E">
          <w:rPr>
            <w:rStyle w:val="a3"/>
            <w:sz w:val="24"/>
            <w:szCs w:val="24"/>
          </w:rPr>
          <w:t>.</w:t>
        </w:r>
        <w:proofErr w:type="spellStart"/>
        <w:r w:rsidRPr="00C7687E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C7687E">
          <w:rPr>
            <w:rStyle w:val="a3"/>
            <w:sz w:val="24"/>
            <w:szCs w:val="24"/>
          </w:rPr>
          <w:t>.</w:t>
        </w:r>
        <w:proofErr w:type="spellStart"/>
        <w:r w:rsidRPr="00C7687E"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D829D5" w:rsidRPr="00683066" w:rsidRDefault="00D829D5" w:rsidP="00D829D5">
      <w:pPr>
        <w:pStyle w:val="a4"/>
        <w:tabs>
          <w:tab w:val="left" w:pos="13860"/>
        </w:tabs>
        <w:spacing w:line="276" w:lineRule="auto"/>
        <w:rPr>
          <w:rStyle w:val="a3"/>
          <w:color w:val="auto"/>
          <w:sz w:val="24"/>
          <w:szCs w:val="24"/>
          <w:u w:val="none"/>
        </w:rPr>
      </w:pPr>
      <w:r w:rsidRPr="00683066">
        <w:rPr>
          <w:rStyle w:val="a3"/>
          <w:color w:val="auto"/>
          <w:sz w:val="24"/>
          <w:szCs w:val="24"/>
          <w:u w:val="none"/>
        </w:rPr>
        <w:t>По запросу участника закупки в течение трех рабочих дней со дня поступления указанного запроса Заказчик без взимания платы направляет участнику закупки документацию о закупке в форме электронного документа.</w:t>
      </w:r>
    </w:p>
    <w:p w:rsidR="00D829D5" w:rsidRDefault="00D829D5" w:rsidP="00D829D5">
      <w:pPr>
        <w:pStyle w:val="ConsPlusNormal"/>
        <w:numPr>
          <w:ilvl w:val="0"/>
          <w:numId w:val="1"/>
        </w:numPr>
        <w:spacing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7687E">
        <w:rPr>
          <w:rFonts w:ascii="Times New Roman" w:hAnsi="Times New Roman" w:cs="Times New Roman"/>
          <w:b/>
          <w:sz w:val="24"/>
          <w:szCs w:val="24"/>
        </w:rPr>
        <w:t xml:space="preserve">Размер, порядок и сроки внесения платы, взимаемой Заказчиком за предоставление документации: </w:t>
      </w:r>
      <w:r w:rsidRPr="00C7687E">
        <w:rPr>
          <w:rFonts w:ascii="Times New Roman" w:hAnsi="Times New Roman" w:cs="Times New Roman"/>
          <w:sz w:val="24"/>
          <w:szCs w:val="24"/>
        </w:rPr>
        <w:t>плата за предоставление документации не установлена.</w:t>
      </w:r>
    </w:p>
    <w:p w:rsidR="00D829D5" w:rsidRPr="003D6568" w:rsidRDefault="00D829D5" w:rsidP="00D829D5">
      <w:pPr>
        <w:pStyle w:val="a6"/>
        <w:numPr>
          <w:ilvl w:val="0"/>
          <w:numId w:val="1"/>
        </w:numPr>
        <w:tabs>
          <w:tab w:val="left" w:pos="426"/>
        </w:tabs>
        <w:spacing w:line="276" w:lineRule="auto"/>
        <w:contextualSpacing w:val="0"/>
        <w:jc w:val="both"/>
        <w:rPr>
          <w:color w:val="000000"/>
        </w:rPr>
      </w:pPr>
      <w:r w:rsidRPr="0081436E">
        <w:rPr>
          <w:b/>
        </w:rPr>
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b/>
        </w:rPr>
        <w:t xml:space="preserve">: </w:t>
      </w:r>
    </w:p>
    <w:p w:rsidR="00D829D5" w:rsidRPr="00036FC4" w:rsidRDefault="00D829D5" w:rsidP="00D829D5">
      <w:pPr>
        <w:pStyle w:val="a6"/>
        <w:tabs>
          <w:tab w:val="left" w:pos="426"/>
        </w:tabs>
        <w:spacing w:line="276" w:lineRule="auto"/>
        <w:ind w:left="0"/>
        <w:contextualSpacing w:val="0"/>
        <w:jc w:val="both"/>
      </w:pPr>
      <w:r w:rsidRPr="00036FC4">
        <w:t>Установлен:</w:t>
      </w:r>
    </w:p>
    <w:p w:rsidR="00D829D5" w:rsidRPr="00036FC4" w:rsidRDefault="00D829D5" w:rsidP="00D829D5">
      <w:pPr>
        <w:pStyle w:val="a6"/>
        <w:tabs>
          <w:tab w:val="left" w:pos="426"/>
        </w:tabs>
        <w:spacing w:line="276" w:lineRule="auto"/>
        <w:ind w:left="0"/>
        <w:contextualSpacing w:val="0"/>
        <w:jc w:val="both"/>
      </w:pPr>
      <w:r w:rsidRPr="00036FC4"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</w:t>
      </w:r>
      <w:r w:rsidR="007F1E8F">
        <w:t>6</w:t>
      </w:r>
      <w:r w:rsidRPr="00036FC4">
        <w:t xml:space="preserve"> № 925-ПП в порядке, установленном документацией о закупке.</w:t>
      </w:r>
    </w:p>
    <w:p w:rsidR="00D829D5" w:rsidRPr="00C7687E" w:rsidRDefault="00D829D5" w:rsidP="00D829D5">
      <w:pPr>
        <w:numPr>
          <w:ilvl w:val="0"/>
          <w:numId w:val="1"/>
        </w:numPr>
        <w:spacing w:line="276" w:lineRule="auto"/>
        <w:jc w:val="both"/>
        <w:rPr>
          <w:color w:val="000000"/>
        </w:rPr>
      </w:pPr>
      <w:r w:rsidRPr="00C7687E">
        <w:rPr>
          <w:color w:val="000000"/>
        </w:rPr>
        <w:t xml:space="preserve">Порядок проведения </w:t>
      </w:r>
      <w:r>
        <w:rPr>
          <w:color w:val="000000"/>
        </w:rPr>
        <w:t>анализ</w:t>
      </w:r>
      <w:r w:rsidRPr="00C7687E">
        <w:rPr>
          <w:color w:val="000000"/>
        </w:rPr>
        <w:t xml:space="preserve">а предложений установлен Положением о закупках для нужд ООО «ТД «ЕвроСибЭнерго», размещенном на официальном </w:t>
      </w:r>
      <w:r w:rsidR="00BD74A2" w:rsidRPr="00C7687E">
        <w:rPr>
          <w:color w:val="000000"/>
        </w:rPr>
        <w:t>сайте и</w:t>
      </w:r>
      <w:r w:rsidR="00BD74A2">
        <w:rPr>
          <w:color w:val="000000"/>
        </w:rPr>
        <w:t xml:space="preserve"> закупочной</w:t>
      </w:r>
      <w:r>
        <w:rPr>
          <w:color w:val="000000"/>
        </w:rPr>
        <w:t xml:space="preserve"> документацией по анализ</w:t>
      </w:r>
      <w:r w:rsidRPr="00C7687E">
        <w:rPr>
          <w:color w:val="000000"/>
        </w:rPr>
        <w:t xml:space="preserve">у предложений.  </w:t>
      </w:r>
    </w:p>
    <w:p w:rsidR="00D829D5" w:rsidRPr="00683066" w:rsidRDefault="00D829D5" w:rsidP="00D829D5">
      <w:pPr>
        <w:numPr>
          <w:ilvl w:val="0"/>
          <w:numId w:val="1"/>
        </w:numPr>
        <w:spacing w:line="276" w:lineRule="auto"/>
        <w:jc w:val="both"/>
        <w:rPr>
          <w:color w:val="0053A0"/>
          <w:u w:val="single"/>
        </w:rPr>
      </w:pPr>
      <w:r w:rsidRPr="00BF4B37">
        <w:rPr>
          <w:color w:val="000000"/>
        </w:rPr>
        <w:t xml:space="preserve">По результатам </w:t>
      </w:r>
      <w:r>
        <w:rPr>
          <w:color w:val="000000"/>
        </w:rPr>
        <w:t>анализ</w:t>
      </w:r>
      <w:r w:rsidRPr="00BF4B37">
        <w:rPr>
          <w:color w:val="000000"/>
        </w:rPr>
        <w:t>а предложений победитель (победители) обязаны заключить договор (договоры) с ООО «ТД «ЕвроСибЭнерго». Форма договора в приложении №6.</w:t>
      </w:r>
    </w:p>
    <w:p w:rsidR="00D829D5" w:rsidRPr="00683066" w:rsidRDefault="00D829D5" w:rsidP="00D829D5">
      <w:pPr>
        <w:numPr>
          <w:ilvl w:val="0"/>
          <w:numId w:val="1"/>
        </w:numPr>
        <w:spacing w:line="276" w:lineRule="auto"/>
        <w:jc w:val="both"/>
        <w:rPr>
          <w:color w:val="0053A0"/>
          <w:u w:val="single"/>
        </w:rPr>
      </w:pPr>
      <w:r w:rsidRPr="00BF4B37">
        <w:rPr>
          <w:color w:val="000000"/>
        </w:rPr>
        <w:t xml:space="preserve">Заказчик вправе отказаться от проведения </w:t>
      </w:r>
      <w:r>
        <w:rPr>
          <w:color w:val="000000"/>
        </w:rPr>
        <w:t>анализа</w:t>
      </w:r>
      <w:r w:rsidRPr="00BF4B37">
        <w:rPr>
          <w:color w:val="000000"/>
        </w:rPr>
        <w:t xml:space="preserve"> предложений в любое время, не неся при этом никакой материальной ответственности перед участниками.</w:t>
      </w:r>
    </w:p>
    <w:p w:rsidR="00D829D5" w:rsidRPr="00C7687E" w:rsidRDefault="00D829D5" w:rsidP="00D829D5">
      <w:pPr>
        <w:numPr>
          <w:ilvl w:val="0"/>
          <w:numId w:val="1"/>
        </w:numPr>
        <w:spacing w:line="276" w:lineRule="auto"/>
        <w:jc w:val="both"/>
        <w:rPr>
          <w:rStyle w:val="a3"/>
        </w:rPr>
      </w:pPr>
      <w:r w:rsidRPr="00BF4B37">
        <w:t xml:space="preserve">Настоящее извещение не является извещением о проведении </w:t>
      </w:r>
      <w:r>
        <w:t>торгов</w:t>
      </w:r>
      <w:r w:rsidRPr="00BF4B37">
        <w:t xml:space="preserve"> и не имеет соответствующих правовых последствий.</w:t>
      </w:r>
    </w:p>
    <w:p w:rsidR="00D829D5" w:rsidRPr="00C7687E" w:rsidRDefault="00D829D5" w:rsidP="00D829D5">
      <w:pPr>
        <w:numPr>
          <w:ilvl w:val="0"/>
          <w:numId w:val="1"/>
        </w:numPr>
        <w:spacing w:line="276" w:lineRule="auto"/>
        <w:jc w:val="both"/>
        <w:rPr>
          <w:color w:val="0053A0"/>
          <w:u w:val="single"/>
        </w:rPr>
      </w:pPr>
      <w:r w:rsidRPr="00C7687E">
        <w:t xml:space="preserve">Остальные и более подробные условия </w:t>
      </w:r>
      <w:r w:rsidRPr="009A45FE">
        <w:t>участия в закупке</w:t>
      </w:r>
      <w:r>
        <w:t xml:space="preserve"> </w:t>
      </w:r>
      <w:r w:rsidRPr="00C7687E">
        <w:t xml:space="preserve">содержатся в документации по проведению </w:t>
      </w:r>
      <w:r>
        <w:t>анализ</w:t>
      </w:r>
      <w:r w:rsidRPr="00C7687E">
        <w:t>а предложений.</w:t>
      </w:r>
    </w:p>
    <w:p w:rsidR="00D829D5" w:rsidRPr="00C7687E" w:rsidRDefault="00D829D5" w:rsidP="00D829D5">
      <w:pPr>
        <w:numPr>
          <w:ilvl w:val="0"/>
          <w:numId w:val="1"/>
        </w:numPr>
        <w:spacing w:line="276" w:lineRule="auto"/>
        <w:jc w:val="both"/>
        <w:rPr>
          <w:color w:val="0053A0"/>
          <w:u w:val="single"/>
        </w:rPr>
      </w:pPr>
      <w:r w:rsidRPr="00C7687E">
        <w:rPr>
          <w:color w:val="000000"/>
        </w:rPr>
        <w:t>По всем ставшим Вам известными нарушениям, допущенным отдельными должностными лицами Заказчика в ходе процедуры выбора</w:t>
      </w:r>
      <w:r w:rsidR="00BD74A2">
        <w:rPr>
          <w:color w:val="000000"/>
        </w:rPr>
        <w:t xml:space="preserve"> </w:t>
      </w:r>
      <w:r w:rsidR="00BD74A2" w:rsidRPr="00C7687E">
        <w:rPr>
          <w:color w:val="000000"/>
        </w:rPr>
        <w:t>поставщика товаров</w:t>
      </w:r>
      <w:r w:rsidRPr="00C7687E">
        <w:rPr>
          <w:color w:val="000000"/>
        </w:rPr>
        <w:t xml:space="preserve"> (услуг), заключении договоров и их исполнения, Вы можете сообщить по следующим реквизитам: </w:t>
      </w:r>
    </w:p>
    <w:p w:rsidR="006E5C7F" w:rsidRPr="006E5C7F" w:rsidRDefault="006E5C7F" w:rsidP="006E5C7F">
      <w:pPr>
        <w:jc w:val="both"/>
        <w:rPr>
          <w:bCs/>
          <w:spacing w:val="-2"/>
        </w:rPr>
      </w:pPr>
      <w:r w:rsidRPr="006E5C7F">
        <w:rPr>
          <w:bCs/>
          <w:spacing w:val="-2"/>
        </w:rPr>
        <w:t>Горячая Линия по вопросам противодействия коррупции и корпоративного мошенничества:</w:t>
      </w:r>
    </w:p>
    <w:p w:rsidR="00191F5F" w:rsidRPr="00C76323" w:rsidRDefault="006E5C7F" w:rsidP="006E5C7F">
      <w:pPr>
        <w:jc w:val="both"/>
        <w:rPr>
          <w:color w:val="000000"/>
        </w:rPr>
      </w:pPr>
      <w:r w:rsidRPr="006E5C7F">
        <w:rPr>
          <w:bCs/>
          <w:spacing w:val="-2"/>
        </w:rPr>
        <w:t>Телефон: 8-800-250-10-58; e-mail:</w:t>
      </w:r>
      <w:r w:rsidR="00127E43" w:rsidRPr="00B71E34">
        <w:rPr>
          <w:bCs/>
          <w:spacing w:val="-2"/>
        </w:rPr>
        <w:t xml:space="preserve"> </w:t>
      </w:r>
      <w:r w:rsidRPr="006E5C7F">
        <w:rPr>
          <w:bCs/>
          <w:spacing w:val="-2"/>
        </w:rPr>
        <w:t>doverie@enplus.ru.</w:t>
      </w:r>
    </w:p>
    <w:p w:rsidR="006E5C7F" w:rsidRDefault="006E5C7F" w:rsidP="00191F5F"/>
    <w:p w:rsidR="003104F8" w:rsidRDefault="003104F8" w:rsidP="00191F5F"/>
    <w:p w:rsidR="00191F5F" w:rsidRPr="00FD58AD" w:rsidRDefault="002005B7" w:rsidP="00191F5F">
      <w:r>
        <w:t>Генеральный д</w:t>
      </w:r>
      <w:r w:rsidRPr="006F4CF5">
        <w:t>иректор</w:t>
      </w:r>
      <w:r w:rsidR="00191F5F">
        <w:tab/>
      </w:r>
      <w:r w:rsidR="00191F5F">
        <w:tab/>
      </w:r>
      <w:r w:rsidR="00191F5F">
        <w:tab/>
      </w:r>
      <w:r w:rsidR="00191F5F">
        <w:tab/>
      </w:r>
      <w:r w:rsidR="00191F5F">
        <w:tab/>
      </w:r>
      <w:r w:rsidR="00191F5F">
        <w:tab/>
      </w:r>
      <w:r w:rsidR="00B71E34">
        <w:t xml:space="preserve">Д.Д. </w:t>
      </w:r>
      <w:proofErr w:type="spellStart"/>
      <w:r w:rsidR="00B71E34">
        <w:t>Погосбеков</w:t>
      </w:r>
      <w:proofErr w:type="spellEnd"/>
    </w:p>
    <w:p w:rsidR="003104F8" w:rsidRDefault="003104F8" w:rsidP="0011536E">
      <w:pPr>
        <w:jc w:val="both"/>
        <w:rPr>
          <w:sz w:val="20"/>
          <w:szCs w:val="20"/>
        </w:rPr>
      </w:pPr>
    </w:p>
    <w:p w:rsidR="0011536E" w:rsidRPr="004356BD" w:rsidRDefault="0011536E" w:rsidP="0011536E">
      <w:pPr>
        <w:jc w:val="both"/>
        <w:rPr>
          <w:sz w:val="20"/>
          <w:szCs w:val="20"/>
        </w:rPr>
      </w:pPr>
      <w:r w:rsidRPr="004356BD">
        <w:rPr>
          <w:sz w:val="20"/>
          <w:szCs w:val="20"/>
        </w:rPr>
        <w:t xml:space="preserve">Исп.: </w:t>
      </w:r>
      <w:r w:rsidR="00B71E34">
        <w:rPr>
          <w:sz w:val="20"/>
          <w:szCs w:val="20"/>
        </w:rPr>
        <w:t>Смышляев Владимир Олегович</w:t>
      </w:r>
      <w:r w:rsidR="007E485C" w:rsidRPr="004356BD">
        <w:rPr>
          <w:sz w:val="20"/>
          <w:szCs w:val="20"/>
        </w:rPr>
        <w:t xml:space="preserve">, </w:t>
      </w:r>
    </w:p>
    <w:p w:rsidR="00015922" w:rsidRDefault="007E485C" w:rsidP="0011536E">
      <w:pPr>
        <w:jc w:val="both"/>
        <w:rPr>
          <w:sz w:val="20"/>
          <w:szCs w:val="20"/>
        </w:rPr>
      </w:pPr>
      <w:r w:rsidRPr="004356BD">
        <w:rPr>
          <w:sz w:val="20"/>
          <w:szCs w:val="20"/>
        </w:rPr>
        <w:t>Т</w:t>
      </w:r>
      <w:r w:rsidR="0011536E" w:rsidRPr="004356BD">
        <w:rPr>
          <w:sz w:val="20"/>
          <w:szCs w:val="20"/>
        </w:rPr>
        <w:t>ел</w:t>
      </w:r>
      <w:r w:rsidR="00CD05DB" w:rsidRPr="004356BD">
        <w:rPr>
          <w:sz w:val="20"/>
          <w:szCs w:val="20"/>
        </w:rPr>
        <w:t>.</w:t>
      </w:r>
      <w:r w:rsidR="00B90E35" w:rsidRPr="004356BD">
        <w:rPr>
          <w:sz w:val="20"/>
          <w:szCs w:val="20"/>
        </w:rPr>
        <w:t xml:space="preserve">: </w:t>
      </w:r>
      <w:r w:rsidR="003104F8" w:rsidRPr="003104F8">
        <w:rPr>
          <w:sz w:val="20"/>
          <w:szCs w:val="20"/>
        </w:rPr>
        <w:t>+7 (3952) 794-476</w:t>
      </w:r>
    </w:p>
    <w:p w:rsidR="00D31D7E" w:rsidRDefault="00015922" w:rsidP="00D31D7E">
      <w:pPr>
        <w:spacing w:line="360" w:lineRule="auto"/>
      </w:pPr>
      <w:r>
        <w:rPr>
          <w:sz w:val="20"/>
          <w:szCs w:val="20"/>
        </w:rPr>
        <w:br w:type="page"/>
      </w:r>
      <w:r w:rsidR="00D31D7E">
        <w:lastRenderedPageBreak/>
        <w:t>Визы: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D31D7E" w:rsidTr="00D31D7E">
        <w:tc>
          <w:tcPr>
            <w:tcW w:w="9464" w:type="dxa"/>
          </w:tcPr>
          <w:p w:rsidR="00D31D7E" w:rsidRDefault="00D31D7E" w:rsidP="00D31D7E">
            <w:pPr>
              <w:spacing w:line="360" w:lineRule="auto"/>
              <w:rPr>
                <w:lang w:eastAsia="en-US"/>
              </w:rPr>
            </w:pPr>
            <w:r>
              <w:t>Начальник ресурсного отдела</w:t>
            </w:r>
          </w:p>
          <w:p w:rsidR="00D31D7E" w:rsidRDefault="00D31D7E" w:rsidP="00D31D7E">
            <w:pPr>
              <w:spacing w:line="360" w:lineRule="auto"/>
            </w:pPr>
            <w:r>
              <w:t>ООО «ТД «ЕвроСибЭнерго»</w:t>
            </w:r>
          </w:p>
          <w:p w:rsidR="00D31D7E" w:rsidRDefault="00D31D7E" w:rsidP="00D31D7E">
            <w:pPr>
              <w:spacing w:line="360" w:lineRule="auto"/>
            </w:pPr>
            <w:r>
              <w:t>______________</w:t>
            </w:r>
            <w:r w:rsidR="00B71E34">
              <w:t>М.А. Прудникова</w:t>
            </w:r>
          </w:p>
          <w:p w:rsidR="00D31D7E" w:rsidRDefault="00D31D7E" w:rsidP="00D31D7E">
            <w:pPr>
              <w:spacing w:line="360" w:lineRule="auto"/>
            </w:pPr>
          </w:p>
          <w:p w:rsidR="00D31D7E" w:rsidRDefault="00B71E34" w:rsidP="00D31D7E">
            <w:pPr>
              <w:spacing w:line="360" w:lineRule="auto"/>
            </w:pPr>
            <w:r>
              <w:t>Специалист по тендерам 1 категории ОПЗД</w:t>
            </w:r>
          </w:p>
          <w:p w:rsidR="00D31D7E" w:rsidRDefault="00D31D7E" w:rsidP="00D31D7E">
            <w:pPr>
              <w:spacing w:line="360" w:lineRule="auto"/>
            </w:pPr>
            <w:r>
              <w:t>ООО «ТД «ЕвроСибЭнерго»</w:t>
            </w:r>
          </w:p>
          <w:p w:rsidR="00D31D7E" w:rsidRDefault="00D31D7E" w:rsidP="00D31D7E">
            <w:pPr>
              <w:spacing w:line="360" w:lineRule="auto"/>
              <w:jc w:val="both"/>
              <w:rPr>
                <w:lang w:eastAsia="en-US"/>
              </w:rPr>
            </w:pPr>
            <w:r>
              <w:t xml:space="preserve">______________ </w:t>
            </w:r>
            <w:proofErr w:type="spellStart"/>
            <w:r w:rsidR="00B71E34" w:rsidRPr="003104F8">
              <w:t>Медунин</w:t>
            </w:r>
            <w:proofErr w:type="spellEnd"/>
            <w:r w:rsidR="00B71E34" w:rsidRPr="003104F8">
              <w:t xml:space="preserve"> Р.Д.</w:t>
            </w:r>
          </w:p>
        </w:tc>
      </w:tr>
    </w:tbl>
    <w:p w:rsidR="00CD05DB" w:rsidRPr="004356BD" w:rsidRDefault="00CD05DB" w:rsidP="00D31D7E">
      <w:pPr>
        <w:spacing w:line="360" w:lineRule="auto"/>
      </w:pPr>
    </w:p>
    <w:sectPr w:rsidR="00CD05DB" w:rsidRPr="004356BD" w:rsidSect="00CD0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D4EDB"/>
    <w:multiLevelType w:val="multilevel"/>
    <w:tmpl w:val="2E70EF66"/>
    <w:lvl w:ilvl="0">
      <w:start w:val="1"/>
      <w:numFmt w:val="decimal"/>
      <w:pStyle w:val="1"/>
      <w:lvlText w:val="%1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30"/>
        </w:tabs>
        <w:ind w:left="2130" w:hanging="123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374"/>
        </w:tabs>
        <w:ind w:left="137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518"/>
        </w:tabs>
        <w:ind w:left="151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662"/>
        </w:tabs>
        <w:ind w:left="166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806"/>
        </w:tabs>
        <w:ind w:left="180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94"/>
        </w:tabs>
        <w:ind w:left="2094" w:hanging="1584"/>
      </w:pPr>
      <w:rPr>
        <w:rFonts w:hint="default"/>
      </w:rPr>
    </w:lvl>
  </w:abstractNum>
  <w:abstractNum w:abstractNumId="1" w15:restartNumberingAfterBreak="0">
    <w:nsid w:val="28CC46EE"/>
    <w:multiLevelType w:val="hybridMultilevel"/>
    <w:tmpl w:val="909298FE"/>
    <w:lvl w:ilvl="0" w:tplc="B45A55E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95418"/>
    <w:multiLevelType w:val="hybridMultilevel"/>
    <w:tmpl w:val="94063416"/>
    <w:lvl w:ilvl="0" w:tplc="B45A55E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0F0A6B"/>
    <w:multiLevelType w:val="hybridMultilevel"/>
    <w:tmpl w:val="AA6A55F2"/>
    <w:lvl w:ilvl="0" w:tplc="48D8D5B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F130B4B"/>
    <w:multiLevelType w:val="multilevel"/>
    <w:tmpl w:val="D07A68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E34"/>
    <w:rsid w:val="00003148"/>
    <w:rsid w:val="00014BBF"/>
    <w:rsid w:val="000158A0"/>
    <w:rsid w:val="00015922"/>
    <w:rsid w:val="00022B96"/>
    <w:rsid w:val="00024678"/>
    <w:rsid w:val="00032604"/>
    <w:rsid w:val="00033E3B"/>
    <w:rsid w:val="00036FC4"/>
    <w:rsid w:val="0006020E"/>
    <w:rsid w:val="00082C37"/>
    <w:rsid w:val="00095771"/>
    <w:rsid w:val="000B3C76"/>
    <w:rsid w:val="0010576F"/>
    <w:rsid w:val="001148EE"/>
    <w:rsid w:val="0011536E"/>
    <w:rsid w:val="00127E43"/>
    <w:rsid w:val="001366A4"/>
    <w:rsid w:val="00155152"/>
    <w:rsid w:val="00172D1E"/>
    <w:rsid w:val="00191F5F"/>
    <w:rsid w:val="001968C3"/>
    <w:rsid w:val="001C3295"/>
    <w:rsid w:val="001D41A9"/>
    <w:rsid w:val="001E3126"/>
    <w:rsid w:val="002005B7"/>
    <w:rsid w:val="002042A4"/>
    <w:rsid w:val="002818B8"/>
    <w:rsid w:val="00290B3F"/>
    <w:rsid w:val="002C5BF4"/>
    <w:rsid w:val="00302707"/>
    <w:rsid w:val="003104F8"/>
    <w:rsid w:val="00314866"/>
    <w:rsid w:val="00336946"/>
    <w:rsid w:val="00341991"/>
    <w:rsid w:val="00350E25"/>
    <w:rsid w:val="00355238"/>
    <w:rsid w:val="0036721E"/>
    <w:rsid w:val="00375968"/>
    <w:rsid w:val="003879AA"/>
    <w:rsid w:val="003A7ED0"/>
    <w:rsid w:val="003B1BF5"/>
    <w:rsid w:val="003C10EA"/>
    <w:rsid w:val="003C5E8F"/>
    <w:rsid w:val="003D6568"/>
    <w:rsid w:val="004062C0"/>
    <w:rsid w:val="0041462A"/>
    <w:rsid w:val="00421F20"/>
    <w:rsid w:val="00427884"/>
    <w:rsid w:val="004356BD"/>
    <w:rsid w:val="0044242B"/>
    <w:rsid w:val="00455CA8"/>
    <w:rsid w:val="0046305B"/>
    <w:rsid w:val="004B0ADC"/>
    <w:rsid w:val="004B1729"/>
    <w:rsid w:val="004C3D8C"/>
    <w:rsid w:val="004F32F0"/>
    <w:rsid w:val="005348D5"/>
    <w:rsid w:val="00550CA4"/>
    <w:rsid w:val="005674AB"/>
    <w:rsid w:val="005713BE"/>
    <w:rsid w:val="005974F3"/>
    <w:rsid w:val="00597B4A"/>
    <w:rsid w:val="005A094A"/>
    <w:rsid w:val="005A0CF9"/>
    <w:rsid w:val="005C4F57"/>
    <w:rsid w:val="005F74C9"/>
    <w:rsid w:val="00620ACF"/>
    <w:rsid w:val="006277AC"/>
    <w:rsid w:val="006332E3"/>
    <w:rsid w:val="00643B42"/>
    <w:rsid w:val="00653193"/>
    <w:rsid w:val="0066417B"/>
    <w:rsid w:val="006772CF"/>
    <w:rsid w:val="00681072"/>
    <w:rsid w:val="006829D8"/>
    <w:rsid w:val="00683066"/>
    <w:rsid w:val="006B3CDA"/>
    <w:rsid w:val="006B543F"/>
    <w:rsid w:val="006D62D3"/>
    <w:rsid w:val="006E12BE"/>
    <w:rsid w:val="006E3AF7"/>
    <w:rsid w:val="006E5C7F"/>
    <w:rsid w:val="00716865"/>
    <w:rsid w:val="00724E21"/>
    <w:rsid w:val="00751D7F"/>
    <w:rsid w:val="007A10B0"/>
    <w:rsid w:val="007B42F0"/>
    <w:rsid w:val="007B460A"/>
    <w:rsid w:val="007D3119"/>
    <w:rsid w:val="007E485C"/>
    <w:rsid w:val="007F1E8F"/>
    <w:rsid w:val="007F4A63"/>
    <w:rsid w:val="007F4BE0"/>
    <w:rsid w:val="00810D8C"/>
    <w:rsid w:val="00847E6B"/>
    <w:rsid w:val="0085616D"/>
    <w:rsid w:val="00870F59"/>
    <w:rsid w:val="00890DA6"/>
    <w:rsid w:val="008B3F6E"/>
    <w:rsid w:val="008C08E4"/>
    <w:rsid w:val="008C436E"/>
    <w:rsid w:val="008D1C2E"/>
    <w:rsid w:val="008E7FEE"/>
    <w:rsid w:val="008F026B"/>
    <w:rsid w:val="008F3D01"/>
    <w:rsid w:val="0090177A"/>
    <w:rsid w:val="00905349"/>
    <w:rsid w:val="00936315"/>
    <w:rsid w:val="00947529"/>
    <w:rsid w:val="00973E7B"/>
    <w:rsid w:val="0097583C"/>
    <w:rsid w:val="009A45FE"/>
    <w:rsid w:val="009A6DD6"/>
    <w:rsid w:val="009B42E1"/>
    <w:rsid w:val="009B451D"/>
    <w:rsid w:val="009B6535"/>
    <w:rsid w:val="00A03C88"/>
    <w:rsid w:val="00A11C65"/>
    <w:rsid w:val="00A13341"/>
    <w:rsid w:val="00A209C1"/>
    <w:rsid w:val="00A34669"/>
    <w:rsid w:val="00A501FB"/>
    <w:rsid w:val="00A536D6"/>
    <w:rsid w:val="00A72B4A"/>
    <w:rsid w:val="00A7774C"/>
    <w:rsid w:val="00AA0782"/>
    <w:rsid w:val="00AC30E5"/>
    <w:rsid w:val="00B05207"/>
    <w:rsid w:val="00B11A60"/>
    <w:rsid w:val="00B25455"/>
    <w:rsid w:val="00B2658B"/>
    <w:rsid w:val="00B31FB6"/>
    <w:rsid w:val="00B56137"/>
    <w:rsid w:val="00B6449D"/>
    <w:rsid w:val="00B66FB4"/>
    <w:rsid w:val="00B7091C"/>
    <w:rsid w:val="00B71E34"/>
    <w:rsid w:val="00B72AA5"/>
    <w:rsid w:val="00B90E35"/>
    <w:rsid w:val="00B97624"/>
    <w:rsid w:val="00BB77CD"/>
    <w:rsid w:val="00BC6EB9"/>
    <w:rsid w:val="00BD74A2"/>
    <w:rsid w:val="00BE63C3"/>
    <w:rsid w:val="00C05AFE"/>
    <w:rsid w:val="00C4147C"/>
    <w:rsid w:val="00C7687E"/>
    <w:rsid w:val="00C81426"/>
    <w:rsid w:val="00CC3A58"/>
    <w:rsid w:val="00CC6CE4"/>
    <w:rsid w:val="00CD05DB"/>
    <w:rsid w:val="00CF36ED"/>
    <w:rsid w:val="00CF4ADB"/>
    <w:rsid w:val="00D11B00"/>
    <w:rsid w:val="00D31D7E"/>
    <w:rsid w:val="00D37D35"/>
    <w:rsid w:val="00D829D5"/>
    <w:rsid w:val="00DA3F67"/>
    <w:rsid w:val="00DA4637"/>
    <w:rsid w:val="00DB1B26"/>
    <w:rsid w:val="00DE3E43"/>
    <w:rsid w:val="00E255FB"/>
    <w:rsid w:val="00E523C4"/>
    <w:rsid w:val="00E5259E"/>
    <w:rsid w:val="00E80613"/>
    <w:rsid w:val="00E85C72"/>
    <w:rsid w:val="00E92E05"/>
    <w:rsid w:val="00EC4507"/>
    <w:rsid w:val="00EE4DE4"/>
    <w:rsid w:val="00EF0613"/>
    <w:rsid w:val="00F13171"/>
    <w:rsid w:val="00F25375"/>
    <w:rsid w:val="00F73789"/>
    <w:rsid w:val="00F76ABC"/>
    <w:rsid w:val="00F8339F"/>
    <w:rsid w:val="00F9209A"/>
    <w:rsid w:val="00F93794"/>
    <w:rsid w:val="00FA2260"/>
    <w:rsid w:val="00FA2ACF"/>
    <w:rsid w:val="00FC0F8C"/>
    <w:rsid w:val="00FC393A"/>
    <w:rsid w:val="00FD106E"/>
    <w:rsid w:val="00FD77A0"/>
    <w:rsid w:val="00FE3EC5"/>
    <w:rsid w:val="00FE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29266"/>
  <w15:chartTrackingRefBased/>
  <w15:docId w15:val="{C6D46659-C6D7-4EBF-B7AC-4A6B0A40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36E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0"/>
    <w:qFormat/>
    <w:rsid w:val="001968C3"/>
    <w:pPr>
      <w:keepNext/>
      <w:numPr>
        <w:numId w:val="4"/>
      </w:numPr>
      <w:ind w:right="-1"/>
      <w:outlineLvl w:val="0"/>
    </w:pPr>
    <w:rPr>
      <w:sz w:val="28"/>
      <w:szCs w:val="20"/>
    </w:rPr>
  </w:style>
  <w:style w:type="paragraph" w:styleId="2">
    <w:name w:val="heading 2"/>
    <w:aliases w:val="H2,h2,Самостоятельный раздел + Слева:  0,63 см,Первая строка:  0,95 см....,Numbered text 3,Раздел,2,2 headline,h,headline,H2 Знак,h2 Знак,Subhead A,H21,H22,H23,H24,H25,H26,H27,H28,H29,H210,H211,H221,H231,H241,H251,H261,2 Зна"/>
    <w:basedOn w:val="a"/>
    <w:next w:val="a"/>
    <w:link w:val="20"/>
    <w:qFormat/>
    <w:rsid w:val="001968C3"/>
    <w:pPr>
      <w:widowControl w:val="0"/>
      <w:numPr>
        <w:ilvl w:val="1"/>
        <w:numId w:val="4"/>
      </w:numPr>
      <w:jc w:val="both"/>
      <w:outlineLvl w:val="1"/>
    </w:pPr>
    <w:rPr>
      <w:bCs/>
    </w:rPr>
  </w:style>
  <w:style w:type="paragraph" w:styleId="3">
    <w:name w:val="heading 3"/>
    <w:aliases w:val="Map,h3,Level 3 Topic Heading,H31,Minor,H32,H33,H34,H35,H36,H37,H38,H39,H310,H311,H312,H313,H314,3,Level 1 - 1,h31,h32,h33,h34,h35,h36,h37,h38,h39,h310,h311,h321,h331,h341,h351,h361,h371,h381,h312,h322,h332,h342,h352,h362,h372,h382,h313,o"/>
    <w:basedOn w:val="a"/>
    <w:next w:val="a"/>
    <w:link w:val="31"/>
    <w:qFormat/>
    <w:rsid w:val="001968C3"/>
    <w:pPr>
      <w:widowControl w:val="0"/>
      <w:numPr>
        <w:ilvl w:val="2"/>
        <w:numId w:val="4"/>
      </w:numPr>
      <w:outlineLvl w:val="2"/>
    </w:pPr>
    <w:rPr>
      <w:rFonts w:cs="Tahoma"/>
    </w:rPr>
  </w:style>
  <w:style w:type="paragraph" w:styleId="4">
    <w:name w:val="heading 4"/>
    <w:aliases w:val="Заголовок 4 (Приложение),H4,Заголовок 4 Знак2,Заголовок 4 Знак Знак,Заголовок 4 Знак1 Знак Знак,Заголовок 4 (Приложение) Знак Знак Знак,H4 Знак Знак Знак,Заголовок 4 (Приложение) Знак1 Знак,H4 Знак1 Знак,Заголовок 4 Знак1 Знак1,H4 Знак,h4,4"/>
    <w:basedOn w:val="a"/>
    <w:next w:val="a"/>
    <w:link w:val="40"/>
    <w:qFormat/>
    <w:rsid w:val="001968C3"/>
    <w:pPr>
      <w:keepNext/>
      <w:numPr>
        <w:ilvl w:val="3"/>
        <w:numId w:val="4"/>
      </w:numPr>
      <w:jc w:val="both"/>
      <w:outlineLvl w:val="3"/>
    </w:pPr>
    <w:rPr>
      <w:rFonts w:ascii="Courier New" w:hAnsi="Courier New"/>
    </w:rPr>
  </w:style>
  <w:style w:type="paragraph" w:styleId="5">
    <w:name w:val="heading 5"/>
    <w:aliases w:val="H5,Заголовок 5 Знак1,Заголовок 5 Знак Знак,(приложение),h5,Level 5 Topic Heading,PIM 5,5,ITT t5,PA Pico Section,5 sub-bullet,sb,i) ii) iii)"/>
    <w:basedOn w:val="a"/>
    <w:next w:val="a"/>
    <w:link w:val="50"/>
    <w:qFormat/>
    <w:rsid w:val="001968C3"/>
    <w:pPr>
      <w:keepNext/>
      <w:numPr>
        <w:ilvl w:val="4"/>
        <w:numId w:val="4"/>
      </w:numPr>
      <w:jc w:val="both"/>
      <w:outlineLvl w:val="4"/>
    </w:pPr>
    <w:rPr>
      <w:b/>
      <w:bCs/>
    </w:rPr>
  </w:style>
  <w:style w:type="paragraph" w:styleId="6">
    <w:name w:val="heading 6"/>
    <w:aliases w:val="PIM 6,6,h6,H6,Heading 6 Char,__Подпункт,Gliederung6"/>
    <w:basedOn w:val="a"/>
    <w:next w:val="a"/>
    <w:link w:val="60"/>
    <w:qFormat/>
    <w:rsid w:val="001968C3"/>
    <w:pPr>
      <w:keepNext/>
      <w:numPr>
        <w:ilvl w:val="5"/>
        <w:numId w:val="4"/>
      </w:numPr>
      <w:jc w:val="center"/>
      <w:outlineLvl w:val="5"/>
    </w:pPr>
    <w:rPr>
      <w:b/>
      <w:bCs/>
    </w:rPr>
  </w:style>
  <w:style w:type="paragraph" w:styleId="7">
    <w:name w:val="heading 7"/>
    <w:aliases w:val="PIM 7"/>
    <w:basedOn w:val="a"/>
    <w:next w:val="a"/>
    <w:link w:val="70"/>
    <w:qFormat/>
    <w:rsid w:val="001968C3"/>
    <w:pPr>
      <w:keepNext/>
      <w:numPr>
        <w:ilvl w:val="6"/>
        <w:numId w:val="4"/>
      </w:numPr>
      <w:spacing w:after="100" w:afterAutospacing="1"/>
      <w:ind w:right="300"/>
      <w:jc w:val="both"/>
      <w:outlineLvl w:val="6"/>
    </w:pPr>
    <w:rPr>
      <w:b/>
      <w:bCs/>
    </w:rPr>
  </w:style>
  <w:style w:type="paragraph" w:styleId="8">
    <w:name w:val="heading 8"/>
    <w:aliases w:val="Legal Level 1.1.1.,h8,Second Subheading"/>
    <w:basedOn w:val="a"/>
    <w:next w:val="a"/>
    <w:link w:val="80"/>
    <w:qFormat/>
    <w:rsid w:val="001968C3"/>
    <w:pPr>
      <w:keepNext/>
      <w:numPr>
        <w:ilvl w:val="7"/>
        <w:numId w:val="4"/>
      </w:numPr>
      <w:autoSpaceDE w:val="0"/>
      <w:autoSpaceDN w:val="0"/>
      <w:adjustRightInd w:val="0"/>
      <w:outlineLvl w:val="7"/>
    </w:pPr>
    <w:rPr>
      <w:b/>
      <w:bCs/>
      <w:color w:val="000000"/>
      <w:szCs w:val="22"/>
    </w:rPr>
  </w:style>
  <w:style w:type="paragraph" w:styleId="9">
    <w:name w:val="heading 9"/>
    <w:aliases w:val="Legal Level 1.1.1.1.,aaa,PIM 9"/>
    <w:basedOn w:val="a"/>
    <w:next w:val="a"/>
    <w:link w:val="90"/>
    <w:qFormat/>
    <w:rsid w:val="001968C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11536E"/>
    <w:rPr>
      <w:color w:val="0053A0"/>
      <w:u w:val="single"/>
    </w:rPr>
  </w:style>
  <w:style w:type="paragraph" w:styleId="a4">
    <w:name w:val="Body Text"/>
    <w:basedOn w:val="a"/>
    <w:link w:val="a5"/>
    <w:unhideWhenUsed/>
    <w:rsid w:val="0011536E"/>
    <w:pPr>
      <w:overflowPunct w:val="0"/>
      <w:autoSpaceDE w:val="0"/>
      <w:autoSpaceDN w:val="0"/>
      <w:adjustRightInd w:val="0"/>
      <w:jc w:val="both"/>
    </w:pPr>
    <w:rPr>
      <w:sz w:val="26"/>
      <w:szCs w:val="20"/>
    </w:rPr>
  </w:style>
  <w:style w:type="character" w:customStyle="1" w:styleId="a5">
    <w:name w:val="Основной текст Знак"/>
    <w:link w:val="a4"/>
    <w:rsid w:val="0011536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1153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99"/>
    <w:qFormat/>
    <w:rsid w:val="0011536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255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E255FB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uiPriority w:val="99"/>
    <w:semiHidden/>
    <w:unhideWhenUsed/>
    <w:rsid w:val="00A1334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13341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A133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13341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A1334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30">
    <w:name w:val="Пункт_3"/>
    <w:basedOn w:val="a"/>
    <w:uiPriority w:val="99"/>
    <w:rsid w:val="00B25455"/>
    <w:pPr>
      <w:numPr>
        <w:ilvl w:val="2"/>
        <w:numId w:val="2"/>
      </w:numPr>
      <w:contextualSpacing/>
      <w:jc w:val="both"/>
    </w:pPr>
    <w:rPr>
      <w:snapToGrid w:val="0"/>
    </w:rPr>
  </w:style>
  <w:style w:type="character" w:customStyle="1" w:styleId="10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link w:val="1"/>
    <w:rsid w:val="001968C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1,h2 Знак1,Самостоятельный раздел + Слева:  0 Знак,63 см Знак,Первая строка:  0 Знак,95 см.... Знак,Numbered text 3 Знак,Раздел Знак,2 Знак,2 headline Знак,h Знак,headline Знак,H2 Знак Знак,h2 Знак Знак,Subhead A Знак,H21 Знак"/>
    <w:link w:val="2"/>
    <w:rsid w:val="001968C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31">
    <w:name w:val="Заголовок 3 Знак"/>
    <w:aliases w:val="Map Знак,h3 Знак,Level 3 Topic Heading Знак,H31 Знак,Minor Знак,H32 Знак,H33 Знак,H34 Знак,H35 Знак,H36 Знак,H37 Знак,H38 Знак,H39 Знак,H310 Знак,H311 Знак,H312 Знак,H313 Знак,H314 Знак,3 Знак,Level 1 - 1 Знак,h31 Знак,h32 Знак,h33 Знак"/>
    <w:link w:val="3"/>
    <w:rsid w:val="001968C3"/>
    <w:rPr>
      <w:rFonts w:ascii="Times New Roman" w:eastAsia="Times New Roman" w:hAnsi="Times New Roman" w:cs="Tahoma"/>
      <w:sz w:val="24"/>
      <w:szCs w:val="24"/>
      <w:lang w:eastAsia="ru-RU"/>
    </w:rPr>
  </w:style>
  <w:style w:type="character" w:customStyle="1" w:styleId="40">
    <w:name w:val="Заголовок 4 Знак"/>
    <w:aliases w:val="Заголовок 4 (Приложение) Знак,H4 Знак1,Заголовок 4 Знак2 Знак,Заголовок 4 Знак Знак Знак,Заголовок 4 Знак1 Знак Знак Знак,Заголовок 4 (Приложение) Знак Знак Знак Знак,H4 Знак Знак Знак Знак,Заголовок 4 (Приложение) Знак1 Знак Знак"/>
    <w:link w:val="4"/>
    <w:uiPriority w:val="99"/>
    <w:rsid w:val="001968C3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50">
    <w:name w:val="Заголовок 5 Знак"/>
    <w:aliases w:val="H5 Знак,Заголовок 5 Знак1 Знак,Заголовок 5 Знак Знак Знак,(приложение) Знак,h5 Знак,Level 5 Topic Heading Знак,PIM 5 Знак,5 Знак,ITT t5 Знак,PA Pico Section Знак,5 sub-bullet Знак,sb Знак,i) ii) iii) Знак"/>
    <w:link w:val="5"/>
    <w:rsid w:val="001968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aliases w:val="PIM 6 Знак,6 Знак,h6 Знак,H6 Знак,Heading 6 Char Знак,__Подпункт Знак,Gliederung6 Знак"/>
    <w:link w:val="6"/>
    <w:rsid w:val="001968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aliases w:val="PIM 7 Знак"/>
    <w:link w:val="7"/>
    <w:rsid w:val="001968C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aliases w:val="Legal Level 1.1.1. Знак,h8 Знак,Second Subheading Знак"/>
    <w:link w:val="8"/>
    <w:rsid w:val="001968C3"/>
    <w:rPr>
      <w:rFonts w:ascii="Times New Roman" w:eastAsia="Times New Roman" w:hAnsi="Times New Roman" w:cs="Times New Roman"/>
      <w:b/>
      <w:bCs/>
      <w:color w:val="000000"/>
      <w:sz w:val="24"/>
      <w:lang w:eastAsia="ru-RU"/>
    </w:rPr>
  </w:style>
  <w:style w:type="character" w:customStyle="1" w:styleId="90">
    <w:name w:val="Заголовок 9 Знак"/>
    <w:aliases w:val="Legal Level 1.1.1.1. Знак,aaa Знак,PIM 9 Знак"/>
    <w:link w:val="9"/>
    <w:rsid w:val="001968C3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2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urosib-td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myshlyaevVO.IE\appdata\local\temp\110\v8_2864_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v8_2864_d.dot</Template>
  <TotalTime>5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irkutskenergo</Company>
  <LinksUpToDate>false</LinksUpToDate>
  <CharactersWithSpaces>5072</CharactersWithSpaces>
  <SharedDoc>false</SharedDoc>
  <HLinks>
    <vt:vector size="12" baseType="variant"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3080297</vt:i4>
      </vt:variant>
      <vt:variant>
        <vt:i4>0</vt:i4>
      </vt:variant>
      <vt:variant>
        <vt:i4>0</vt:i4>
      </vt:variant>
      <vt:variant>
        <vt:i4>5</vt:i4>
      </vt:variant>
      <vt:variant>
        <vt:lpwstr>https://www.eurosib-td.ru/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Smyshlyaev Vladimir</dc:creator>
  <cp:keywords/>
  <cp:lastModifiedBy>Smyshlyaev Vladimir</cp:lastModifiedBy>
  <cp:revision>3</cp:revision>
  <cp:lastPrinted>2013-10-11T00:05:00Z</cp:lastPrinted>
  <dcterms:created xsi:type="dcterms:W3CDTF">2024-04-17T02:33:00Z</dcterms:created>
  <dcterms:modified xsi:type="dcterms:W3CDTF">2024-04-18T03:07:00Z</dcterms:modified>
</cp:coreProperties>
</file>